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926D7" w14:textId="77777777" w:rsidR="00294C3A" w:rsidRDefault="00294C3A" w:rsidP="00294C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ELYOT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13B3DD06" w14:textId="77777777" w:rsidR="00294C3A" w:rsidRDefault="00294C3A" w:rsidP="00294C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32FDA0" w14:textId="77777777" w:rsidR="00294C3A" w:rsidRDefault="00294C3A" w:rsidP="00294C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38EA26" w14:textId="77777777" w:rsidR="00294C3A" w:rsidRDefault="00294C3A" w:rsidP="00294C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Nov.1484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Calne, Wiltshire,</w:t>
      </w:r>
    </w:p>
    <w:p w14:paraId="2B7B7392" w14:textId="77777777" w:rsidR="00294C3A" w:rsidRDefault="00294C3A" w:rsidP="00294C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John Aston(q.v.).</w:t>
      </w:r>
    </w:p>
    <w:p w14:paraId="3A0D719F" w14:textId="77777777" w:rsidR="00294C3A" w:rsidRDefault="00294C3A" w:rsidP="00294C3A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0CCA27A" w14:textId="77777777" w:rsidR="00294C3A" w:rsidRDefault="00294C3A" w:rsidP="00294C3A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p.26)</w:t>
      </w:r>
    </w:p>
    <w:p w14:paraId="3581E143" w14:textId="77777777" w:rsidR="00294C3A" w:rsidRDefault="00294C3A" w:rsidP="00294C3A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52AB90FE" w14:textId="77777777" w:rsidR="00294C3A" w:rsidRDefault="00294C3A" w:rsidP="00294C3A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1AE64F52" w14:textId="77777777" w:rsidR="00294C3A" w:rsidRPr="00F85E15" w:rsidRDefault="00294C3A" w:rsidP="00294C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16 February 2022</w:t>
      </w:r>
    </w:p>
    <w:p w14:paraId="3D239712" w14:textId="107DB79C" w:rsidR="00BA00AB" w:rsidRPr="00294C3A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294C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962A6" w14:textId="77777777" w:rsidR="00294C3A" w:rsidRDefault="00294C3A" w:rsidP="009139A6">
      <w:r>
        <w:separator/>
      </w:r>
    </w:p>
  </w:endnote>
  <w:endnote w:type="continuationSeparator" w:id="0">
    <w:p w14:paraId="678DF6E5" w14:textId="77777777" w:rsidR="00294C3A" w:rsidRDefault="00294C3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6DC5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D5C2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7DEF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76A61" w14:textId="77777777" w:rsidR="00294C3A" w:rsidRDefault="00294C3A" w:rsidP="009139A6">
      <w:r>
        <w:separator/>
      </w:r>
    </w:p>
  </w:footnote>
  <w:footnote w:type="continuationSeparator" w:id="0">
    <w:p w14:paraId="60B6E0A9" w14:textId="77777777" w:rsidR="00294C3A" w:rsidRDefault="00294C3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9885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BACD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B93F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C3A"/>
    <w:rsid w:val="000666E0"/>
    <w:rsid w:val="002510B7"/>
    <w:rsid w:val="00294C3A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256A2"/>
  <w15:chartTrackingRefBased/>
  <w15:docId w15:val="{99514E70-17F2-4C94-9AC8-FE306281D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2022-02-16T16:35:00Z</dcterms:created>
  <dcterms:modified xsi:type="dcterms:W3CDTF">2022-02-16T16:35:00Z</dcterms:modified>
</cp:coreProperties>
</file>